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E2C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E2C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F" w14:textId="77777777" w:rsidR="00C44B8B" w:rsidRPr="0052681C" w:rsidRDefault="006E48B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48B1">
              <w:rPr>
                <w:b/>
                <w:sz w:val="26"/>
                <w:szCs w:val="26"/>
              </w:rPr>
              <w:t>202A_166</w:t>
            </w:r>
          </w:p>
        </w:tc>
      </w:tr>
      <w:tr w:rsidR="00C44B8B" w:rsidRPr="0052681C" w14:paraId="583E2CF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2" w14:textId="77777777" w:rsidR="00C44B8B" w:rsidRPr="0052681C" w:rsidRDefault="0042653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2042759</w:t>
            </w:r>
          </w:p>
        </w:tc>
      </w:tr>
    </w:tbl>
    <w:p w14:paraId="583E2CF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E2CF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E2CF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E2CF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E2C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E2CF9" w14:textId="77777777" w:rsidR="00C44B8B" w:rsidRPr="0052681C" w:rsidRDefault="00C44B8B" w:rsidP="00C44B8B"/>
    <w:p w14:paraId="583E2CFA" w14:textId="77777777" w:rsidR="00C44B8B" w:rsidRPr="0052681C" w:rsidRDefault="00C44B8B" w:rsidP="00C44B8B"/>
    <w:p w14:paraId="583E2CFB" w14:textId="77777777" w:rsidR="00C44B8B" w:rsidRPr="0052681C" w:rsidRDefault="00C44B8B" w:rsidP="00C44B8B"/>
    <w:p w14:paraId="583E2CF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E2CF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E2CFE" w14:textId="77777777" w:rsidR="00612811" w:rsidRPr="004625CA" w:rsidRDefault="00D123C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26530" w:rsidRPr="004625CA">
        <w:rPr>
          <w:b/>
          <w:sz w:val="26"/>
          <w:szCs w:val="26"/>
        </w:rPr>
        <w:t>Скоба СКТ-7-1</w:t>
      </w:r>
      <w:r>
        <w:rPr>
          <w:b/>
          <w:sz w:val="26"/>
          <w:szCs w:val="26"/>
        </w:rPr>
        <w:t>)</w:t>
      </w:r>
      <w:r w:rsidR="004625C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25CA">
        <w:rPr>
          <w:b/>
          <w:sz w:val="26"/>
          <w:szCs w:val="26"/>
        </w:rPr>
        <w:t xml:space="preserve"> </w:t>
      </w:r>
      <w:r w:rsidR="00AA670B" w:rsidRPr="004625CA">
        <w:rPr>
          <w:b/>
          <w:sz w:val="26"/>
          <w:szCs w:val="26"/>
          <w:u w:val="single"/>
        </w:rPr>
        <w:t>202</w:t>
      </w:r>
      <w:r w:rsidR="00AA670B" w:rsidRPr="004625CA">
        <w:rPr>
          <w:b/>
          <w:sz w:val="26"/>
          <w:szCs w:val="26"/>
          <w:u w:val="single"/>
          <w:lang w:val="en-US"/>
        </w:rPr>
        <w:t>A</w:t>
      </w:r>
    </w:p>
    <w:p w14:paraId="583E2CF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E2D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01" w14:textId="77777777" w:rsidR="004F4E9E" w:rsidRPr="002533D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Технические требования, характеристики </w:t>
      </w:r>
      <w:r w:rsidR="00770408" w:rsidRPr="002533D3">
        <w:rPr>
          <w:sz w:val="24"/>
          <w:szCs w:val="24"/>
        </w:rPr>
        <w:t>линейной арматуры и гасителей вибрации</w:t>
      </w:r>
      <w:r w:rsidR="004F4E9E" w:rsidRPr="002533D3">
        <w:rPr>
          <w:sz w:val="24"/>
          <w:szCs w:val="24"/>
        </w:rPr>
        <w:t xml:space="preserve"> должны соответствовать параметрам </w:t>
      </w:r>
      <w:r w:rsidR="00426530" w:rsidRPr="002533D3">
        <w:rPr>
          <w:sz w:val="24"/>
          <w:szCs w:val="24"/>
        </w:rPr>
        <w:t>ТУ 34 13.11420-89</w:t>
      </w:r>
      <w:r w:rsidR="00C05B1A" w:rsidRPr="002533D3">
        <w:rPr>
          <w:sz w:val="24"/>
          <w:szCs w:val="24"/>
        </w:rPr>
        <w:t xml:space="preserve"> </w:t>
      </w:r>
      <w:r w:rsidR="002533D3" w:rsidRPr="002533D3">
        <w:rPr>
          <w:sz w:val="24"/>
          <w:szCs w:val="24"/>
        </w:rPr>
        <w:t>«</w:t>
      </w:r>
      <w:r w:rsidR="00C05B1A"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Pr="002533D3">
        <w:rPr>
          <w:sz w:val="24"/>
          <w:szCs w:val="24"/>
        </w:rPr>
        <w:t>.</w:t>
      </w:r>
    </w:p>
    <w:p w14:paraId="583E2D02" w14:textId="77777777" w:rsidR="00A305DC" w:rsidRDefault="00C17114" w:rsidP="00C171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E2D35" wp14:editId="583E2D36">
            <wp:extent cx="5934075" cy="3086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E2D03" w14:textId="77777777" w:rsidR="00C17114" w:rsidRPr="0052681C" w:rsidRDefault="00C17114" w:rsidP="00C171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E2D37" wp14:editId="583E2D38">
            <wp:extent cx="5848350" cy="1123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E2D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E2D0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E2D06" w14:textId="77777777" w:rsidR="00237E6C" w:rsidRPr="0052681C" w:rsidRDefault="00237E6C" w:rsidP="00237E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E2D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E2D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E2D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E2D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E2D0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E2D0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83E2D0D" w14:textId="4A92851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E2B2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83E2D0E" w14:textId="268D3B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787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E2D0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3C2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83E2D10" w14:textId="77777777" w:rsidR="00DE0C6D" w:rsidRPr="0052681C" w:rsidRDefault="00843900" w:rsidP="00237E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E2D11" w14:textId="77777777" w:rsidR="008641F6" w:rsidRPr="002533D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2.3. </w:t>
      </w:r>
      <w:r w:rsidR="001C72DB" w:rsidRPr="002533D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533D3">
        <w:rPr>
          <w:sz w:val="24"/>
          <w:szCs w:val="24"/>
        </w:rPr>
        <w:t>установок» (ПУЭ) (7-е издание) и</w:t>
      </w:r>
      <w:r w:rsidR="001C72DB" w:rsidRPr="002533D3">
        <w:rPr>
          <w:sz w:val="24"/>
          <w:szCs w:val="24"/>
        </w:rPr>
        <w:t xml:space="preserve"> требованиям</w:t>
      </w:r>
      <w:r w:rsidR="00817119" w:rsidRPr="002533D3">
        <w:rPr>
          <w:sz w:val="24"/>
          <w:szCs w:val="24"/>
        </w:rPr>
        <w:t>:</w:t>
      </w:r>
      <w:r w:rsidR="001C72DB" w:rsidRPr="002533D3">
        <w:rPr>
          <w:sz w:val="24"/>
          <w:szCs w:val="24"/>
        </w:rPr>
        <w:t xml:space="preserve"> </w:t>
      </w:r>
    </w:p>
    <w:p w14:paraId="583E2D12" w14:textId="77777777" w:rsidR="0052681C" w:rsidRPr="002533D3" w:rsidRDefault="00C05B1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533D3">
        <w:rPr>
          <w:sz w:val="24"/>
          <w:szCs w:val="24"/>
        </w:rPr>
        <w:t xml:space="preserve">ТУ 34 13.11420-89 </w:t>
      </w:r>
      <w:r w:rsidR="002533D3" w:rsidRPr="002533D3">
        <w:rPr>
          <w:sz w:val="24"/>
          <w:szCs w:val="24"/>
        </w:rPr>
        <w:t>«</w:t>
      </w:r>
      <w:r w:rsidRPr="002533D3">
        <w:rPr>
          <w:sz w:val="24"/>
          <w:szCs w:val="24"/>
        </w:rPr>
        <w:t>Cкоба трехлапчатая типа СКТ</w:t>
      </w:r>
      <w:r w:rsidR="002533D3" w:rsidRPr="002533D3">
        <w:rPr>
          <w:sz w:val="24"/>
          <w:szCs w:val="24"/>
        </w:rPr>
        <w:t>»</w:t>
      </w:r>
      <w:r w:rsidR="0052681C" w:rsidRPr="002533D3">
        <w:rPr>
          <w:sz w:val="24"/>
          <w:szCs w:val="24"/>
        </w:rPr>
        <w:t>;</w:t>
      </w:r>
    </w:p>
    <w:p w14:paraId="583E2D1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E2D1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E2D1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E2D1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E2D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E2D1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E2D1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E2D1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E2D1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625C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E2D1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E2D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E2D1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625C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E2D1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E2D2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E2D2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E2D2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E2D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E2D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E2D2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E2D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E2D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E2D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E2D2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E2D2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83E2D2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E2D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E2D2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E2D2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E2D30" w14:textId="77777777" w:rsidR="001D6900" w:rsidRPr="0052681C" w:rsidRDefault="001D6900" w:rsidP="00451C4D">
      <w:pPr>
        <w:rPr>
          <w:sz w:val="26"/>
          <w:szCs w:val="26"/>
        </w:rPr>
      </w:pPr>
    </w:p>
    <w:p w14:paraId="583E2D31" w14:textId="77777777" w:rsidR="004A2665" w:rsidRPr="0052681C" w:rsidRDefault="004A2665" w:rsidP="00451C4D">
      <w:pPr>
        <w:rPr>
          <w:sz w:val="26"/>
          <w:szCs w:val="26"/>
        </w:rPr>
      </w:pPr>
    </w:p>
    <w:p w14:paraId="583E2D3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E2D3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E2D3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E2D3B" w14:textId="77777777" w:rsidR="000B2139" w:rsidRDefault="000B2139">
      <w:r>
        <w:separator/>
      </w:r>
    </w:p>
  </w:endnote>
  <w:endnote w:type="continuationSeparator" w:id="0">
    <w:p w14:paraId="583E2D3C" w14:textId="77777777" w:rsidR="000B2139" w:rsidRDefault="000B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E2D39" w14:textId="77777777" w:rsidR="000B2139" w:rsidRDefault="000B2139">
      <w:r>
        <w:separator/>
      </w:r>
    </w:p>
  </w:footnote>
  <w:footnote w:type="continuationSeparator" w:id="0">
    <w:p w14:paraId="583E2D3A" w14:textId="77777777" w:rsidR="000B2139" w:rsidRDefault="000B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E2D3D" w14:textId="77777777" w:rsidR="00AD7048" w:rsidRDefault="003078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E2D3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5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13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E6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D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8E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530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5CA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492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B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3E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8AB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576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87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019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B24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B1A"/>
    <w:rsid w:val="00C07D2C"/>
    <w:rsid w:val="00C12368"/>
    <w:rsid w:val="00C13A83"/>
    <w:rsid w:val="00C142E2"/>
    <w:rsid w:val="00C14578"/>
    <w:rsid w:val="00C15F03"/>
    <w:rsid w:val="00C15F94"/>
    <w:rsid w:val="00C16173"/>
    <w:rsid w:val="00C17114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3C2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0D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E2CED"/>
  <w15:docId w15:val="{8AF61160-329A-4687-8004-D5BF91B4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A2359-E2BF-44F6-A0B2-8C62DD268DE4}">
  <ds:schemaRefs>
    <ds:schemaRef ds:uri="aeb3e8e0-784a-4348-b8a9-74d788c4fa59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7ED6963-AEFB-4908-8EFB-BE08792C5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8C009-BC09-4EBE-8264-CACFEC89A8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29763-0237-428E-893B-9290D526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2010-09-30T13:29:00Z</cp:lastPrinted>
  <dcterms:created xsi:type="dcterms:W3CDTF">2015-04-14T06:56:00Z</dcterms:created>
  <dcterms:modified xsi:type="dcterms:W3CDTF">2015-09-02T12:15:00Z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